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0F6" w:rsidRDefault="00A910F6" w:rsidP="00A910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SWALWE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:rsidR="00A910F6" w:rsidRDefault="00A910F6" w:rsidP="00A910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A910F6" w:rsidRDefault="00A910F6" w:rsidP="00A910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910F6" w:rsidRDefault="00A910F6" w:rsidP="00A910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910F6" w:rsidRDefault="00A910F6" w:rsidP="00A910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Mar.1425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Church, Devon, by Edmund</w:t>
      </w:r>
    </w:p>
    <w:p w:rsidR="00A910F6" w:rsidRDefault="00A910F6" w:rsidP="00A910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Lacy, Bishop of Exeter.</w:t>
      </w:r>
    </w:p>
    <w:p w:rsidR="00A910F6" w:rsidRDefault="00A910F6" w:rsidP="00A910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vol.4 pp.92-3)</w:t>
      </w:r>
    </w:p>
    <w:p w:rsidR="00A910F6" w:rsidRDefault="00A910F6" w:rsidP="00A910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910F6" w:rsidRDefault="00A910F6" w:rsidP="00A910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910F6" w:rsidRPr="0070763A" w:rsidRDefault="00A910F6" w:rsidP="00A910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March 2016</w:t>
      </w:r>
    </w:p>
    <w:p w:rsidR="006B2F86" w:rsidRPr="00A910F6" w:rsidRDefault="00A910F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A910F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10F6" w:rsidRDefault="00A910F6" w:rsidP="00E71FC3">
      <w:pPr>
        <w:spacing w:after="0" w:line="240" w:lineRule="auto"/>
      </w:pPr>
      <w:r>
        <w:separator/>
      </w:r>
    </w:p>
  </w:endnote>
  <w:endnote w:type="continuationSeparator" w:id="0">
    <w:p w:rsidR="00A910F6" w:rsidRDefault="00A910F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10F6" w:rsidRDefault="00A910F6" w:rsidP="00E71FC3">
      <w:pPr>
        <w:spacing w:after="0" w:line="240" w:lineRule="auto"/>
      </w:pPr>
      <w:r>
        <w:separator/>
      </w:r>
    </w:p>
  </w:footnote>
  <w:footnote w:type="continuationSeparator" w:id="0">
    <w:p w:rsidR="00A910F6" w:rsidRDefault="00A910F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0F6"/>
    <w:rsid w:val="00A910F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FBCBE"/>
  <w15:chartTrackingRefBased/>
  <w15:docId w15:val="{368FE4E7-F756-49B8-9E81-4B9BA7C7E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2016-03-03T19:45:00Z</dcterms:created>
  <dcterms:modified xsi:type="dcterms:W3CDTF">2016-03-03T19:45:00Z</dcterms:modified>
</cp:coreProperties>
</file>